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F7B97" w14:textId="77777777" w:rsidR="008771AE" w:rsidRDefault="008771AE" w:rsidP="008771AE">
      <w:pPr>
        <w:ind w:firstLine="0"/>
        <w:jc w:val="center"/>
      </w:pPr>
      <w:r>
        <w:rPr>
          <w:noProof/>
        </w:rPr>
        <w:drawing>
          <wp:inline distT="0" distB="0" distL="0" distR="0" wp14:anchorId="15E4621D" wp14:editId="7594B31F">
            <wp:extent cx="647700" cy="1089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502BB" w14:textId="77777777" w:rsidR="008771AE" w:rsidRPr="00735110" w:rsidRDefault="008771AE" w:rsidP="008771AE">
      <w:pPr>
        <w:rPr>
          <w:b/>
          <w:bCs/>
          <w:sz w:val="16"/>
          <w:szCs w:val="16"/>
        </w:rPr>
      </w:pPr>
    </w:p>
    <w:p w14:paraId="1226A697" w14:textId="77777777" w:rsidR="008771AE" w:rsidRPr="00B228BF" w:rsidRDefault="008771AE" w:rsidP="008771AE">
      <w:pPr>
        <w:pStyle w:val="1"/>
        <w:rPr>
          <w:b w:val="0"/>
          <w:szCs w:val="28"/>
        </w:rPr>
      </w:pPr>
      <w:r w:rsidRPr="00B228BF">
        <w:rPr>
          <w:b w:val="0"/>
          <w:szCs w:val="28"/>
        </w:rPr>
        <w:t>КОНТРОЛЬНО-СЧЕТНАЯ ПАЛАТА ЛИПЕЦКОЙ ОБЛАСТИ</w:t>
      </w:r>
    </w:p>
    <w:p w14:paraId="6FD19C7C" w14:textId="77777777" w:rsidR="008771AE" w:rsidRPr="00735110" w:rsidRDefault="008771AE" w:rsidP="008771AE">
      <w:pPr>
        <w:rPr>
          <w:noProof/>
          <w:sz w:val="16"/>
          <w:szCs w:val="16"/>
        </w:rPr>
      </w:pPr>
      <w:r>
        <w:rPr>
          <w:noProof/>
          <w:szCs w:val="28"/>
        </w:rPr>
        <w:t xml:space="preserve">                                              </w:t>
      </w:r>
    </w:p>
    <w:p w14:paraId="576D32A3" w14:textId="7A55EEC4" w:rsidR="008771AE" w:rsidRPr="00B708CD" w:rsidRDefault="008771AE" w:rsidP="008771AE">
      <w:pPr>
        <w:pStyle w:val="2"/>
        <w:rPr>
          <w:sz w:val="44"/>
          <w:szCs w:val="44"/>
        </w:rPr>
      </w:pPr>
      <w:r w:rsidRPr="00B708CD">
        <w:rPr>
          <w:sz w:val="44"/>
          <w:szCs w:val="44"/>
        </w:rPr>
        <w:t>П Р И К А З</w:t>
      </w:r>
    </w:p>
    <w:p w14:paraId="133C7F25" w14:textId="77777777" w:rsidR="008771AE" w:rsidRDefault="008771AE" w:rsidP="008771AE"/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5253"/>
        <w:gridCol w:w="842"/>
      </w:tblGrid>
      <w:tr w:rsidR="008771AE" w14:paraId="7D07667F" w14:textId="77777777" w:rsidTr="00FC7C74">
        <w:tc>
          <w:tcPr>
            <w:tcW w:w="1701" w:type="dxa"/>
            <w:tcBorders>
              <w:bottom w:val="single" w:sz="4" w:space="0" w:color="auto"/>
            </w:tcBorders>
          </w:tcPr>
          <w:p w14:paraId="12E65F73" w14:textId="77777777" w:rsidR="008771AE" w:rsidRDefault="008771AE" w:rsidP="00FC7C74">
            <w:pPr>
              <w:rPr>
                <w:b/>
                <w:spacing w:val="40"/>
              </w:rPr>
            </w:pPr>
          </w:p>
        </w:tc>
        <w:tc>
          <w:tcPr>
            <w:tcW w:w="5253" w:type="dxa"/>
          </w:tcPr>
          <w:p w14:paraId="2AE86A50" w14:textId="77777777" w:rsidR="008771AE" w:rsidRDefault="008771AE" w:rsidP="00FC7C74">
            <w:pPr>
              <w:jc w:val="right"/>
              <w:rPr>
                <w:spacing w:val="40"/>
              </w:rPr>
            </w:pPr>
            <w:r>
              <w:rPr>
                <w:spacing w:val="40"/>
              </w:rPr>
              <w:t>№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314346FF" w14:textId="77777777" w:rsidR="008771AE" w:rsidRPr="00B228BF" w:rsidRDefault="008771AE" w:rsidP="00FC7C74">
            <w:pPr>
              <w:rPr>
                <w:spacing w:val="40"/>
              </w:rPr>
            </w:pPr>
          </w:p>
        </w:tc>
      </w:tr>
      <w:tr w:rsidR="008771AE" w14:paraId="47154427" w14:textId="77777777" w:rsidTr="00FC7C74">
        <w:tc>
          <w:tcPr>
            <w:tcW w:w="1701" w:type="dxa"/>
          </w:tcPr>
          <w:p w14:paraId="1FF40961" w14:textId="77777777" w:rsidR="008771AE" w:rsidRDefault="008771AE" w:rsidP="00FC7C74">
            <w:pPr>
              <w:rPr>
                <w:b/>
                <w:spacing w:val="40"/>
              </w:rPr>
            </w:pPr>
          </w:p>
        </w:tc>
        <w:tc>
          <w:tcPr>
            <w:tcW w:w="5253" w:type="dxa"/>
          </w:tcPr>
          <w:p w14:paraId="70188FCC" w14:textId="77777777" w:rsidR="008771AE" w:rsidRDefault="008771AE" w:rsidP="00FC7C74">
            <w:pPr>
              <w:ind w:firstLine="70"/>
              <w:jc w:val="center"/>
              <w:rPr>
                <w:spacing w:val="40"/>
                <w:sz w:val="18"/>
              </w:rPr>
            </w:pPr>
            <w:r>
              <w:rPr>
                <w:spacing w:val="40"/>
                <w:sz w:val="18"/>
              </w:rPr>
              <w:t>г</w:t>
            </w:r>
            <w:r>
              <w:rPr>
                <w:sz w:val="18"/>
              </w:rPr>
              <w:t>. Липецк</w:t>
            </w:r>
          </w:p>
        </w:tc>
        <w:tc>
          <w:tcPr>
            <w:tcW w:w="842" w:type="dxa"/>
          </w:tcPr>
          <w:p w14:paraId="795182D6" w14:textId="77777777" w:rsidR="008771AE" w:rsidRDefault="008771AE" w:rsidP="00FC7C74">
            <w:pPr>
              <w:rPr>
                <w:b/>
                <w:spacing w:val="40"/>
              </w:rPr>
            </w:pPr>
          </w:p>
        </w:tc>
      </w:tr>
    </w:tbl>
    <w:p w14:paraId="423EF9EE" w14:textId="77777777" w:rsidR="008771AE" w:rsidRDefault="008771AE" w:rsidP="000F39E9">
      <w:pPr>
        <w:pStyle w:val="30"/>
        <w:ind w:right="-51" w:firstLine="0"/>
        <w:jc w:val="left"/>
        <w:rPr>
          <w:b w:val="0"/>
        </w:rPr>
      </w:pPr>
    </w:p>
    <w:p w14:paraId="40FC24F1" w14:textId="0DD1BCA7" w:rsidR="000F39E9" w:rsidRPr="000F39E9" w:rsidRDefault="00583716" w:rsidP="000F39E9">
      <w:pPr>
        <w:pStyle w:val="30"/>
        <w:ind w:right="-51" w:firstLine="0"/>
        <w:jc w:val="left"/>
        <w:rPr>
          <w:b w:val="0"/>
          <w:szCs w:val="28"/>
        </w:rPr>
      </w:pPr>
      <w:r w:rsidRPr="000F39E9">
        <w:rPr>
          <w:b w:val="0"/>
        </w:rPr>
        <w:t xml:space="preserve">О </w:t>
      </w:r>
      <w:r w:rsidR="000F39E9" w:rsidRPr="000F39E9">
        <w:rPr>
          <w:b w:val="0"/>
          <w:szCs w:val="28"/>
        </w:rPr>
        <w:t xml:space="preserve">внесении изменений в </w:t>
      </w:r>
      <w:r w:rsidR="008771AE">
        <w:rPr>
          <w:b w:val="0"/>
          <w:szCs w:val="28"/>
        </w:rPr>
        <w:t>приказ</w:t>
      </w:r>
    </w:p>
    <w:p w14:paraId="2422185B" w14:textId="77777777" w:rsidR="00583716" w:rsidRPr="000F39E9" w:rsidRDefault="000F39E9" w:rsidP="000F39E9">
      <w:pPr>
        <w:pStyle w:val="30"/>
        <w:ind w:right="-51" w:firstLine="0"/>
        <w:jc w:val="left"/>
        <w:rPr>
          <w:b w:val="0"/>
        </w:rPr>
      </w:pPr>
      <w:r w:rsidRPr="000F39E9">
        <w:rPr>
          <w:b w:val="0"/>
          <w:szCs w:val="28"/>
        </w:rPr>
        <w:t xml:space="preserve">о проведении </w:t>
      </w:r>
      <w:r w:rsidR="00BA6FBC">
        <w:rPr>
          <w:b w:val="0"/>
          <w:szCs w:val="28"/>
        </w:rPr>
        <w:t>_________</w:t>
      </w:r>
      <w:r w:rsidRPr="000F39E9">
        <w:rPr>
          <w:b w:val="0"/>
          <w:szCs w:val="28"/>
        </w:rPr>
        <w:t xml:space="preserve"> мероприятия</w:t>
      </w:r>
    </w:p>
    <w:p w14:paraId="4B0D16A0" w14:textId="77777777" w:rsidR="00287A34" w:rsidRDefault="00287A34" w:rsidP="00287A34">
      <w:pPr>
        <w:autoSpaceDE w:val="0"/>
        <w:autoSpaceDN w:val="0"/>
        <w:adjustRightInd w:val="0"/>
        <w:ind w:firstLine="0"/>
      </w:pPr>
    </w:p>
    <w:p w14:paraId="5029E179" w14:textId="2AA68BBB" w:rsidR="00583716" w:rsidRPr="00EB26F7" w:rsidRDefault="001E1D23" w:rsidP="00457329">
      <w:pPr>
        <w:autoSpaceDE w:val="0"/>
        <w:autoSpaceDN w:val="0"/>
        <w:adjustRightInd w:val="0"/>
      </w:pPr>
      <w:r>
        <w:t>В связи с необходимостью</w:t>
      </w:r>
      <w:r w:rsidR="00EB26F7">
        <w:t xml:space="preserve"> </w:t>
      </w:r>
      <w:r w:rsidR="00287A34">
        <w:t xml:space="preserve">изменения </w:t>
      </w:r>
      <w:r w:rsidR="00287A34" w:rsidRPr="00457329">
        <w:rPr>
          <w:i/>
        </w:rPr>
        <w:t>(</w:t>
      </w:r>
      <w:r w:rsidR="00287A34" w:rsidRPr="00457329">
        <w:rPr>
          <w:i/>
          <w:szCs w:val="28"/>
        </w:rPr>
        <w:t>состава рабочей группы, ее руководителя, наименования объекта контроля, метода контроля, проверяемого периода</w:t>
      </w:r>
      <w:r w:rsidR="00B5640D" w:rsidRPr="00457329">
        <w:rPr>
          <w:i/>
          <w:szCs w:val="28"/>
        </w:rPr>
        <w:t>, изменения срока проведения мероприятия</w:t>
      </w:r>
      <w:r w:rsidR="00231CA6" w:rsidRPr="00457329">
        <w:rPr>
          <w:i/>
          <w:szCs w:val="28"/>
        </w:rPr>
        <w:t xml:space="preserve"> и др.</w:t>
      </w:r>
      <w:r w:rsidR="00B5640D" w:rsidRPr="00272F4C">
        <w:rPr>
          <w:rStyle w:val="af0"/>
          <w:i/>
          <w:szCs w:val="28"/>
        </w:rPr>
        <w:footnoteReference w:id="1"/>
      </w:r>
      <w:r w:rsidR="00287A34" w:rsidRPr="00457329">
        <w:rPr>
          <w:i/>
          <w:szCs w:val="28"/>
        </w:rPr>
        <w:t>)</w:t>
      </w:r>
      <w:r w:rsidR="00287A34">
        <w:t xml:space="preserve"> </w:t>
      </w:r>
      <w:r w:rsidR="008771AE">
        <w:t xml:space="preserve">                  </w:t>
      </w:r>
      <w:r w:rsidR="00EB26F7">
        <w:t>на основании служебной записки от</w:t>
      </w:r>
      <w:r w:rsidR="0031725E">
        <w:t xml:space="preserve"> _</w:t>
      </w:r>
      <w:proofErr w:type="gramStart"/>
      <w:r w:rsidR="0031725E">
        <w:t>_._</w:t>
      </w:r>
      <w:proofErr w:type="gramEnd"/>
      <w:r w:rsidR="0031725E">
        <w:t>_.____</w:t>
      </w:r>
      <w:r w:rsidR="00EB26F7">
        <w:t xml:space="preserve">  , в</w:t>
      </w:r>
      <w:r>
        <w:t>нести изменени</w:t>
      </w:r>
      <w:r w:rsidR="001E6692">
        <w:t>е (-</w:t>
      </w:r>
      <w:r>
        <w:t>я</w:t>
      </w:r>
      <w:r w:rsidR="001E6692">
        <w:t>)</w:t>
      </w:r>
      <w:r>
        <w:t xml:space="preserve"> </w:t>
      </w:r>
      <w:r w:rsidR="008771AE">
        <w:t xml:space="preserve">          </w:t>
      </w:r>
      <w:r>
        <w:t xml:space="preserve">в </w:t>
      </w:r>
      <w:r w:rsidR="008771AE">
        <w:t>приказ</w:t>
      </w:r>
      <w:r>
        <w:t xml:space="preserve"> </w:t>
      </w:r>
      <w:r w:rsidR="00EB26F7">
        <w:t xml:space="preserve">о проведении </w:t>
      </w:r>
      <w:r w:rsidR="00BA6FBC">
        <w:t>______</w:t>
      </w:r>
      <w:r w:rsidR="00EB26F7">
        <w:t xml:space="preserve"> мероприятия </w:t>
      </w:r>
      <w:r w:rsidR="00583716" w:rsidRPr="00EB26F7">
        <w:t>__</w:t>
      </w:r>
      <w:r w:rsidR="0031725E">
        <w:t>_</w:t>
      </w:r>
      <w:r w:rsidR="00287A34">
        <w:t>___</w:t>
      </w:r>
      <w:r w:rsidR="0031725E">
        <w:t>___</w:t>
      </w:r>
      <w:r w:rsidR="00EB26F7">
        <w:t>_</w:t>
      </w:r>
      <w:r w:rsidR="001E6692">
        <w:t>___________</w:t>
      </w:r>
      <w:r w:rsidR="00EB26F7">
        <w:t>_</w:t>
      </w:r>
      <w:r w:rsidR="00583716" w:rsidRPr="00EB26F7">
        <w:t>_</w:t>
      </w:r>
      <w:r w:rsidR="0031725E">
        <w:t xml:space="preserve"> от __.__.____ № __</w:t>
      </w:r>
      <w:r w:rsidR="00EB26F7">
        <w:t xml:space="preserve">, изложив пункт (-ы) </w:t>
      </w:r>
      <w:r w:rsidR="008771AE">
        <w:t>приказа</w:t>
      </w:r>
      <w:r w:rsidR="00EB26F7">
        <w:t xml:space="preserve"> в следующей редакции: «____</w:t>
      </w:r>
      <w:r w:rsidR="00287A34">
        <w:t>______</w:t>
      </w:r>
      <w:r w:rsidR="00EB26F7">
        <w:t>_»</w:t>
      </w:r>
      <w:r w:rsidR="00583716" w:rsidRPr="00EB26F7">
        <w:t>.</w:t>
      </w:r>
    </w:p>
    <w:p w14:paraId="71BBC7A1" w14:textId="77777777" w:rsidR="00583716" w:rsidRDefault="00583716" w:rsidP="00457329">
      <w:pPr>
        <w:pStyle w:val="30"/>
        <w:tabs>
          <w:tab w:val="left" w:pos="3762"/>
        </w:tabs>
        <w:ind w:right="-50" w:firstLine="0"/>
        <w:jc w:val="left"/>
        <w:rPr>
          <w:b w:val="0"/>
          <w:sz w:val="20"/>
        </w:rPr>
      </w:pPr>
      <w:r>
        <w:rPr>
          <w:b w:val="0"/>
          <w:sz w:val="20"/>
        </w:rPr>
        <w:tab/>
        <w:t xml:space="preserve"> </w:t>
      </w:r>
    </w:p>
    <w:p w14:paraId="4BE6622D" w14:textId="54550566" w:rsidR="00583716" w:rsidRDefault="00583716" w:rsidP="00457329">
      <w:pPr>
        <w:pStyle w:val="30"/>
        <w:tabs>
          <w:tab w:val="left" w:pos="851"/>
        </w:tabs>
        <w:ind w:right="-51" w:firstLine="709"/>
        <w:rPr>
          <w:b w:val="0"/>
        </w:rPr>
      </w:pPr>
      <w:r>
        <w:rPr>
          <w:b w:val="0"/>
        </w:rPr>
        <w:t xml:space="preserve">Контроль за исполнением настоящего </w:t>
      </w:r>
      <w:r w:rsidR="008771AE">
        <w:rPr>
          <w:b w:val="0"/>
        </w:rPr>
        <w:t>приказа</w:t>
      </w:r>
      <w:r>
        <w:rPr>
          <w:b w:val="0"/>
        </w:rPr>
        <w:t xml:space="preserve"> возложить на ____________________________________________________________</w:t>
      </w:r>
    </w:p>
    <w:p w14:paraId="60512765" w14:textId="77777777" w:rsidR="00583716" w:rsidRDefault="00583716" w:rsidP="00583716">
      <w:pPr>
        <w:ind w:firstLine="684"/>
        <w:jc w:val="center"/>
        <w:rPr>
          <w:sz w:val="20"/>
        </w:rPr>
      </w:pPr>
      <w:r>
        <w:rPr>
          <w:sz w:val="20"/>
        </w:rPr>
        <w:t>/должность, Ф.И.О. лица, на которого возлагается контроль/</w:t>
      </w:r>
    </w:p>
    <w:p w14:paraId="24613FBC" w14:textId="221292E9" w:rsidR="00022222" w:rsidRDefault="00022222" w:rsidP="00294316">
      <w:pPr>
        <w:pStyle w:val="2"/>
        <w:keepNext w:val="0"/>
        <w:tabs>
          <w:tab w:val="left" w:pos="709"/>
          <w:tab w:val="left" w:pos="6521"/>
        </w:tabs>
        <w:spacing w:before="120"/>
        <w:jc w:val="both"/>
        <w:rPr>
          <w:b w:val="0"/>
          <w:sz w:val="28"/>
        </w:rPr>
      </w:pPr>
      <w:r>
        <w:rPr>
          <w:b w:val="0"/>
          <w:sz w:val="28"/>
        </w:rPr>
        <w:tab/>
        <w:t>Основание: служебная записка от _</w:t>
      </w:r>
      <w:proofErr w:type="gramStart"/>
      <w:r>
        <w:rPr>
          <w:b w:val="0"/>
          <w:sz w:val="28"/>
        </w:rPr>
        <w:t>_._</w:t>
      </w:r>
      <w:proofErr w:type="gramEnd"/>
      <w:r>
        <w:rPr>
          <w:b w:val="0"/>
          <w:sz w:val="28"/>
        </w:rPr>
        <w:t>_.____.</w:t>
      </w:r>
    </w:p>
    <w:p w14:paraId="41D6D44E" w14:textId="77777777" w:rsidR="00583716" w:rsidRPr="0000636C" w:rsidRDefault="00583716" w:rsidP="008771AE">
      <w:pPr>
        <w:pStyle w:val="2"/>
        <w:keepNext w:val="0"/>
        <w:tabs>
          <w:tab w:val="left" w:pos="6521"/>
        </w:tabs>
        <w:spacing w:line="240" w:lineRule="auto"/>
        <w:rPr>
          <w:b w:val="0"/>
          <w:sz w:val="28"/>
        </w:rPr>
      </w:pPr>
      <w:r w:rsidRPr="0000636C">
        <w:rPr>
          <w:b w:val="0"/>
          <w:sz w:val="28"/>
        </w:rPr>
        <w:t xml:space="preserve">Председатель </w:t>
      </w:r>
      <w:r w:rsidR="00311F31">
        <w:rPr>
          <w:b w:val="0"/>
          <w:sz w:val="28"/>
        </w:rPr>
        <w:t xml:space="preserve">                </w:t>
      </w:r>
      <w:r w:rsidRPr="0000636C">
        <w:rPr>
          <w:b w:val="0"/>
          <w:sz w:val="28"/>
        </w:rPr>
        <w:tab/>
      </w:r>
      <w:r w:rsidR="00311F31">
        <w:rPr>
          <w:b w:val="0"/>
          <w:sz w:val="28"/>
        </w:rPr>
        <w:t xml:space="preserve">                           ФИО</w:t>
      </w:r>
    </w:p>
    <w:p w14:paraId="699B9956" w14:textId="77777777" w:rsidR="001C38F6" w:rsidRDefault="001C38F6" w:rsidP="008771AE">
      <w:pPr>
        <w:ind w:firstLine="0"/>
        <w:jc w:val="center"/>
      </w:pPr>
    </w:p>
    <w:p w14:paraId="1861F68E" w14:textId="77777777" w:rsidR="00B74C5F" w:rsidRDefault="00B74C5F" w:rsidP="008771AE">
      <w:pPr>
        <w:ind w:firstLine="0"/>
      </w:pPr>
    </w:p>
    <w:p w14:paraId="033A2C1A" w14:textId="77777777" w:rsidR="00B74C5F" w:rsidRDefault="00B74C5F" w:rsidP="008771AE">
      <w:pPr>
        <w:ind w:firstLine="0"/>
      </w:pPr>
    </w:p>
    <w:p w14:paraId="34047505" w14:textId="77777777" w:rsidR="00B74C5F" w:rsidRDefault="00B74C5F" w:rsidP="008771AE">
      <w:pPr>
        <w:ind w:firstLine="0"/>
      </w:pPr>
    </w:p>
    <w:p w14:paraId="617C6764" w14:textId="77777777" w:rsidR="00B74C5F" w:rsidRDefault="00B74C5F" w:rsidP="008771AE">
      <w:pPr>
        <w:ind w:firstLine="0"/>
      </w:pPr>
    </w:p>
    <w:p w14:paraId="53218F7B" w14:textId="77777777" w:rsidR="00B74C5F" w:rsidRDefault="00B74C5F" w:rsidP="008771AE">
      <w:pPr>
        <w:ind w:firstLine="0"/>
      </w:pPr>
    </w:p>
    <w:p w14:paraId="573CD3CC" w14:textId="77777777" w:rsidR="00B74C5F" w:rsidRDefault="00B74C5F" w:rsidP="008771AE">
      <w:pPr>
        <w:ind w:firstLine="0"/>
      </w:pPr>
    </w:p>
    <w:p w14:paraId="4366D7A7" w14:textId="77777777" w:rsidR="00B74C5F" w:rsidRDefault="00B74C5F" w:rsidP="008771AE">
      <w:pPr>
        <w:ind w:firstLine="0"/>
      </w:pPr>
    </w:p>
    <w:p w14:paraId="2A46D3F5" w14:textId="77777777" w:rsidR="00B74C5F" w:rsidRDefault="00B74C5F" w:rsidP="00B74C5F">
      <w:pPr>
        <w:ind w:firstLine="0"/>
        <w:rPr>
          <w:szCs w:val="28"/>
        </w:rPr>
      </w:pPr>
      <w:r>
        <w:rPr>
          <w:szCs w:val="28"/>
        </w:rPr>
        <w:lastRenderedPageBreak/>
        <w:t>Согласовано:</w:t>
      </w:r>
    </w:p>
    <w:p w14:paraId="7A3E24A8" w14:textId="77777777" w:rsidR="00B74C5F" w:rsidRDefault="00B74C5F" w:rsidP="00B74C5F">
      <w:pPr>
        <w:rPr>
          <w:szCs w:val="28"/>
        </w:rPr>
      </w:pPr>
    </w:p>
    <w:p w14:paraId="3D114C40" w14:textId="77777777" w:rsidR="00B74C5F" w:rsidRDefault="00B74C5F" w:rsidP="00B74C5F">
      <w:pPr>
        <w:ind w:firstLine="0"/>
        <w:rPr>
          <w:szCs w:val="28"/>
        </w:rPr>
      </w:pPr>
      <w:r>
        <w:rPr>
          <w:szCs w:val="28"/>
        </w:rPr>
        <w:t>Заместитель председателя</w:t>
      </w:r>
    </w:p>
    <w:p w14:paraId="5BA6F99B" w14:textId="77777777" w:rsidR="00B74C5F" w:rsidRDefault="00B74C5F" w:rsidP="00B74C5F">
      <w:pPr>
        <w:ind w:firstLine="0"/>
        <w:rPr>
          <w:szCs w:val="28"/>
        </w:rPr>
      </w:pPr>
      <w:r>
        <w:rPr>
          <w:szCs w:val="28"/>
        </w:rPr>
        <w:t xml:space="preserve">Контрольно-счетной палаты </w:t>
      </w:r>
      <w:r>
        <w:rPr>
          <w:szCs w:val="28"/>
        </w:rPr>
        <w:tab/>
      </w:r>
    </w:p>
    <w:p w14:paraId="2FC29EA7" w14:textId="77777777" w:rsidR="00B74C5F" w:rsidRDefault="00B74C5F" w:rsidP="00B74C5F">
      <w:pPr>
        <w:ind w:firstLine="0"/>
        <w:rPr>
          <w:szCs w:val="28"/>
        </w:rPr>
      </w:pPr>
      <w:r>
        <w:rPr>
          <w:szCs w:val="28"/>
        </w:rPr>
        <w:t xml:space="preserve">Липецкой области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И.О. Фамилия</w:t>
      </w:r>
    </w:p>
    <w:p w14:paraId="584D435C" w14:textId="77777777" w:rsidR="00B74C5F" w:rsidRDefault="00B74C5F" w:rsidP="00B74C5F">
      <w:pPr>
        <w:rPr>
          <w:szCs w:val="28"/>
        </w:rPr>
      </w:pPr>
    </w:p>
    <w:p w14:paraId="271E0055" w14:textId="77777777" w:rsidR="00B74C5F" w:rsidRDefault="00B74C5F" w:rsidP="00B74C5F">
      <w:pPr>
        <w:rPr>
          <w:szCs w:val="28"/>
        </w:rPr>
      </w:pPr>
    </w:p>
    <w:p w14:paraId="7B5135A7" w14:textId="77777777" w:rsidR="00E3693E" w:rsidRDefault="00E3693E" w:rsidP="00E3693E">
      <w:pPr>
        <w:ind w:firstLine="0"/>
        <w:rPr>
          <w:szCs w:val="28"/>
        </w:rPr>
      </w:pPr>
      <w:r>
        <w:rPr>
          <w:szCs w:val="28"/>
        </w:rPr>
        <w:t xml:space="preserve">Начальник отдела/Ведущий инспектор отдела </w:t>
      </w:r>
    </w:p>
    <w:p w14:paraId="75844F83" w14:textId="77777777" w:rsidR="00E3693E" w:rsidRDefault="00E3693E" w:rsidP="00E3693E">
      <w:pPr>
        <w:ind w:firstLine="0"/>
        <w:rPr>
          <w:szCs w:val="28"/>
        </w:rPr>
      </w:pPr>
      <w:r>
        <w:rPr>
          <w:szCs w:val="28"/>
        </w:rPr>
        <w:t xml:space="preserve">методического и правового обеспечения </w:t>
      </w:r>
    </w:p>
    <w:p w14:paraId="6FEB3A91" w14:textId="77777777" w:rsidR="00E3693E" w:rsidRDefault="00E3693E" w:rsidP="00E3693E">
      <w:pPr>
        <w:ind w:firstLine="0"/>
        <w:rPr>
          <w:szCs w:val="28"/>
        </w:rPr>
      </w:pPr>
      <w:r>
        <w:rPr>
          <w:szCs w:val="28"/>
        </w:rPr>
        <w:t>Контрольно-счетной палаты Липецкой области                            И.О. Фамилия</w:t>
      </w:r>
    </w:p>
    <w:p w14:paraId="79A5D754" w14:textId="15F1E0FE" w:rsidR="00B74C5F" w:rsidRDefault="00B74C5F" w:rsidP="00B74C5F">
      <w:pPr>
        <w:ind w:firstLine="0"/>
        <w:rPr>
          <w:szCs w:val="28"/>
        </w:rPr>
      </w:pPr>
      <w:bookmarkStart w:id="0" w:name="_GoBack"/>
      <w:bookmarkEnd w:id="0"/>
    </w:p>
    <w:p w14:paraId="61848ACF" w14:textId="77777777" w:rsidR="00B74C5F" w:rsidRDefault="00B74C5F" w:rsidP="008771AE">
      <w:pPr>
        <w:ind w:firstLine="0"/>
      </w:pPr>
    </w:p>
    <w:p w14:paraId="60B6CF86" w14:textId="77777777" w:rsidR="00B74C5F" w:rsidRDefault="00B74C5F" w:rsidP="008771AE">
      <w:pPr>
        <w:ind w:firstLine="0"/>
      </w:pPr>
    </w:p>
    <w:p w14:paraId="115672C1" w14:textId="34CE12DF" w:rsidR="00583716" w:rsidRDefault="00583716" w:rsidP="008771AE">
      <w:pPr>
        <w:ind w:firstLine="0"/>
      </w:pPr>
      <w:r>
        <w:t xml:space="preserve">С </w:t>
      </w:r>
      <w:r w:rsidR="008771AE">
        <w:t>приказом</w:t>
      </w:r>
      <w:r>
        <w:t xml:space="preserve"> ознакомлены:</w:t>
      </w:r>
    </w:p>
    <w:p w14:paraId="3C7D08EA" w14:textId="77777777" w:rsidR="00583716" w:rsidRDefault="00583716" w:rsidP="008771AE">
      <w:pPr>
        <w:tabs>
          <w:tab w:val="left" w:pos="1311"/>
          <w:tab w:val="left" w:pos="4560"/>
          <w:tab w:val="left" w:pos="6555"/>
        </w:tabs>
        <w:ind w:firstLine="0"/>
      </w:pPr>
      <w:r>
        <w:t>______________</w:t>
      </w:r>
      <w:r w:rsidR="00653DF1">
        <w:t>__________</w:t>
      </w:r>
      <w:proofErr w:type="gramStart"/>
      <w:r w:rsidR="00653DF1">
        <w:t>_  _</w:t>
      </w:r>
      <w:proofErr w:type="gramEnd"/>
      <w:r w:rsidR="00653DF1">
        <w:t xml:space="preserve">______________   ___  </w:t>
      </w:r>
      <w:r w:rsidR="00022222">
        <w:t>__________20</w:t>
      </w:r>
      <w:r>
        <w:t>__г.</w:t>
      </w:r>
    </w:p>
    <w:p w14:paraId="23CBD8B1" w14:textId="77777777" w:rsidR="00583716" w:rsidRDefault="00583716" w:rsidP="008771AE">
      <w:pPr>
        <w:tabs>
          <w:tab w:val="left" w:pos="4275"/>
        </w:tabs>
        <w:ind w:firstLine="0"/>
        <w:rPr>
          <w:sz w:val="20"/>
        </w:rPr>
      </w:pPr>
      <w:r>
        <w:rPr>
          <w:sz w:val="20"/>
        </w:rPr>
        <w:t>/фамилия, инициалы исполнителя/</w:t>
      </w:r>
      <w:r>
        <w:rPr>
          <w:sz w:val="20"/>
        </w:rPr>
        <w:tab/>
        <w:t>/подпись/</w:t>
      </w:r>
    </w:p>
    <w:p w14:paraId="5E44D66A" w14:textId="77777777" w:rsidR="00583716" w:rsidRDefault="00583716" w:rsidP="008771AE">
      <w:pPr>
        <w:tabs>
          <w:tab w:val="left" w:pos="1311"/>
          <w:tab w:val="left" w:pos="4560"/>
          <w:tab w:val="left" w:pos="6555"/>
        </w:tabs>
        <w:ind w:firstLine="0"/>
      </w:pPr>
      <w:r>
        <w:t>______________</w:t>
      </w:r>
      <w:r w:rsidR="00653DF1">
        <w:t>__________</w:t>
      </w:r>
      <w:proofErr w:type="gramStart"/>
      <w:r w:rsidR="00653DF1">
        <w:t>_  _</w:t>
      </w:r>
      <w:proofErr w:type="gramEnd"/>
      <w:r w:rsidR="00653DF1">
        <w:t xml:space="preserve">______________   ___  </w:t>
      </w:r>
      <w:r w:rsidR="00022222">
        <w:t>__________20</w:t>
      </w:r>
      <w:r>
        <w:t>__г.</w:t>
      </w:r>
    </w:p>
    <w:p w14:paraId="11E291BA" w14:textId="1DC42460" w:rsidR="00550868" w:rsidRDefault="00583716" w:rsidP="008771AE">
      <w:pPr>
        <w:tabs>
          <w:tab w:val="left" w:pos="4275"/>
        </w:tabs>
        <w:ind w:firstLine="0"/>
        <w:rPr>
          <w:sz w:val="20"/>
        </w:rPr>
      </w:pPr>
      <w:r>
        <w:rPr>
          <w:sz w:val="20"/>
        </w:rPr>
        <w:t>/фамилия, инициалы исполнителя/</w:t>
      </w:r>
      <w:r>
        <w:rPr>
          <w:sz w:val="20"/>
        </w:rPr>
        <w:tab/>
        <w:t>/подпись/</w:t>
      </w:r>
    </w:p>
    <w:p w14:paraId="08B436F1" w14:textId="04AC7AA5" w:rsidR="00361B44" w:rsidRPr="00361B44" w:rsidRDefault="00361B44" w:rsidP="00361B44">
      <w:pPr>
        <w:rPr>
          <w:sz w:val="20"/>
        </w:rPr>
      </w:pPr>
    </w:p>
    <w:p w14:paraId="67E9BD2B" w14:textId="0D0B016D" w:rsidR="00361B44" w:rsidRPr="00361B44" w:rsidRDefault="00361B44" w:rsidP="00361B44">
      <w:pPr>
        <w:rPr>
          <w:sz w:val="20"/>
        </w:rPr>
      </w:pPr>
    </w:p>
    <w:p w14:paraId="7A426E2A" w14:textId="61892A9B" w:rsidR="00361B44" w:rsidRPr="00361B44" w:rsidRDefault="00361B44" w:rsidP="00361B44">
      <w:pPr>
        <w:rPr>
          <w:sz w:val="20"/>
        </w:rPr>
      </w:pPr>
    </w:p>
    <w:p w14:paraId="66346522" w14:textId="0318A79E" w:rsidR="00361B44" w:rsidRPr="00361B44" w:rsidRDefault="00361B44" w:rsidP="00361B44">
      <w:pPr>
        <w:rPr>
          <w:sz w:val="20"/>
        </w:rPr>
      </w:pPr>
    </w:p>
    <w:p w14:paraId="63E2F8D7" w14:textId="157142E7" w:rsidR="00361B44" w:rsidRPr="00361B44" w:rsidRDefault="00361B44" w:rsidP="00361B44">
      <w:pPr>
        <w:rPr>
          <w:sz w:val="20"/>
        </w:rPr>
      </w:pPr>
    </w:p>
    <w:p w14:paraId="35204686" w14:textId="323E5BC5" w:rsidR="00361B44" w:rsidRPr="00361B44" w:rsidRDefault="00361B44" w:rsidP="00361B44">
      <w:pPr>
        <w:rPr>
          <w:sz w:val="20"/>
        </w:rPr>
      </w:pPr>
    </w:p>
    <w:p w14:paraId="1D536D49" w14:textId="24943F65" w:rsidR="00361B44" w:rsidRPr="00361B44" w:rsidRDefault="00361B44" w:rsidP="00361B44">
      <w:pPr>
        <w:rPr>
          <w:sz w:val="20"/>
        </w:rPr>
      </w:pPr>
    </w:p>
    <w:p w14:paraId="6650D02B" w14:textId="454EF097" w:rsidR="00361B44" w:rsidRPr="00361B44" w:rsidRDefault="00361B44" w:rsidP="00361B44">
      <w:pPr>
        <w:rPr>
          <w:sz w:val="20"/>
        </w:rPr>
      </w:pPr>
    </w:p>
    <w:p w14:paraId="0070AB13" w14:textId="7D5F9FB0" w:rsidR="00361B44" w:rsidRPr="00361B44" w:rsidRDefault="00361B44" w:rsidP="00361B44">
      <w:pPr>
        <w:rPr>
          <w:sz w:val="20"/>
        </w:rPr>
      </w:pPr>
    </w:p>
    <w:p w14:paraId="587E0E16" w14:textId="76EF3DA0" w:rsidR="00361B44" w:rsidRPr="00361B44" w:rsidRDefault="00361B44" w:rsidP="00361B44">
      <w:pPr>
        <w:rPr>
          <w:sz w:val="20"/>
        </w:rPr>
      </w:pPr>
    </w:p>
    <w:p w14:paraId="531C28F2" w14:textId="7A5BB5A2" w:rsidR="00361B44" w:rsidRPr="00361B44" w:rsidRDefault="00361B44" w:rsidP="00361B44">
      <w:pPr>
        <w:rPr>
          <w:sz w:val="20"/>
        </w:rPr>
      </w:pPr>
    </w:p>
    <w:p w14:paraId="2B54135F" w14:textId="5377DF61" w:rsidR="00361B44" w:rsidRPr="00361B44" w:rsidRDefault="00361B44" w:rsidP="00361B44">
      <w:pPr>
        <w:rPr>
          <w:sz w:val="20"/>
        </w:rPr>
      </w:pPr>
    </w:p>
    <w:p w14:paraId="38C16B19" w14:textId="6F367645" w:rsidR="00361B44" w:rsidRPr="00361B44" w:rsidRDefault="00361B44" w:rsidP="00361B44">
      <w:pPr>
        <w:rPr>
          <w:sz w:val="20"/>
        </w:rPr>
      </w:pPr>
    </w:p>
    <w:p w14:paraId="17642D41" w14:textId="7928D793" w:rsidR="00361B44" w:rsidRPr="00361B44" w:rsidRDefault="00361B44" w:rsidP="00361B44">
      <w:pPr>
        <w:rPr>
          <w:sz w:val="20"/>
        </w:rPr>
      </w:pPr>
    </w:p>
    <w:p w14:paraId="2EE30EC0" w14:textId="57B9A867" w:rsidR="00361B44" w:rsidRPr="00361B44" w:rsidRDefault="00361B44" w:rsidP="00361B44">
      <w:pPr>
        <w:rPr>
          <w:sz w:val="20"/>
        </w:rPr>
      </w:pPr>
    </w:p>
    <w:p w14:paraId="087E4A4B" w14:textId="6FF4CEAC" w:rsidR="00361B44" w:rsidRPr="00361B44" w:rsidRDefault="00361B44" w:rsidP="00361B44">
      <w:pPr>
        <w:rPr>
          <w:sz w:val="20"/>
        </w:rPr>
      </w:pPr>
    </w:p>
    <w:p w14:paraId="1DA99BDD" w14:textId="0ECD3F09" w:rsidR="00361B44" w:rsidRPr="00361B44" w:rsidRDefault="00361B44" w:rsidP="00361B44">
      <w:pPr>
        <w:rPr>
          <w:sz w:val="20"/>
        </w:rPr>
      </w:pPr>
    </w:p>
    <w:p w14:paraId="72F7F643" w14:textId="2DAF58CF" w:rsidR="00361B44" w:rsidRPr="00361B44" w:rsidRDefault="00361B44" w:rsidP="00361B44">
      <w:pPr>
        <w:rPr>
          <w:sz w:val="20"/>
        </w:rPr>
      </w:pPr>
    </w:p>
    <w:p w14:paraId="3AEEC967" w14:textId="75B143D7" w:rsidR="00361B44" w:rsidRPr="00361B44" w:rsidRDefault="00361B44" w:rsidP="00361B44">
      <w:pPr>
        <w:rPr>
          <w:sz w:val="20"/>
        </w:rPr>
      </w:pPr>
    </w:p>
    <w:p w14:paraId="2C847DA0" w14:textId="71D439F7" w:rsidR="00361B44" w:rsidRDefault="00361B44" w:rsidP="00361B44">
      <w:pPr>
        <w:rPr>
          <w:sz w:val="20"/>
        </w:rPr>
      </w:pPr>
    </w:p>
    <w:p w14:paraId="60EC8DFE" w14:textId="626953AD" w:rsidR="00361B44" w:rsidRDefault="00361B44" w:rsidP="00361B44">
      <w:pPr>
        <w:ind w:firstLine="0"/>
        <w:rPr>
          <w:szCs w:val="28"/>
        </w:rPr>
      </w:pPr>
      <w:r>
        <w:rPr>
          <w:szCs w:val="28"/>
        </w:rPr>
        <w:t>В соответствии со ст. 10 Федерального закона от 25.12.2008 № 273-ФЗ «О противодействии коррупции» конфликт интересов при осуществлении мероприятия отсутству</w:t>
      </w:r>
      <w:r w:rsidR="00F26EBA">
        <w:rPr>
          <w:szCs w:val="28"/>
        </w:rPr>
        <w:t>е</w:t>
      </w:r>
      <w:r>
        <w:rPr>
          <w:szCs w:val="28"/>
        </w:rPr>
        <w:t>т.</w:t>
      </w:r>
    </w:p>
    <w:p w14:paraId="6E10365E" w14:textId="77777777" w:rsidR="00361B44" w:rsidRDefault="00361B44" w:rsidP="00361B44">
      <w:pPr>
        <w:ind w:firstLine="0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5C0A693" w14:textId="77777777" w:rsidR="00361B44" w:rsidRPr="00361B44" w:rsidRDefault="00361B44" w:rsidP="00361B44">
      <w:pPr>
        <w:ind w:firstLine="0"/>
        <w:rPr>
          <w:sz w:val="20"/>
        </w:rPr>
      </w:pPr>
    </w:p>
    <w:sectPr w:rsidR="00361B44" w:rsidRPr="00361B44" w:rsidSect="008771AE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720" w:footer="720" w:gutter="0"/>
      <w:pgNumType w:start="4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7141F" w14:textId="77777777" w:rsidR="00B00D2B" w:rsidRDefault="00B00D2B">
      <w:r>
        <w:separator/>
      </w:r>
    </w:p>
  </w:endnote>
  <w:endnote w:type="continuationSeparator" w:id="0">
    <w:p w14:paraId="58E52150" w14:textId="77777777" w:rsidR="00B00D2B" w:rsidRDefault="00B0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2CCB5" w14:textId="77777777" w:rsidR="00B00D2B" w:rsidRDefault="00B00D2B">
      <w:r>
        <w:separator/>
      </w:r>
    </w:p>
  </w:footnote>
  <w:footnote w:type="continuationSeparator" w:id="0">
    <w:p w14:paraId="5AEC5C16" w14:textId="77777777" w:rsidR="00B00D2B" w:rsidRDefault="00B00D2B">
      <w:r>
        <w:continuationSeparator/>
      </w:r>
    </w:p>
  </w:footnote>
  <w:footnote w:id="1">
    <w:p w14:paraId="596670D8" w14:textId="77777777" w:rsidR="00B5640D" w:rsidRDefault="00B5640D" w:rsidP="00B5640D">
      <w:pPr>
        <w:pStyle w:val="ae"/>
      </w:pPr>
      <w:r>
        <w:rPr>
          <w:rStyle w:val="af0"/>
        </w:rPr>
        <w:footnoteRef/>
      </w:r>
      <w:r>
        <w:t xml:space="preserve"> </w:t>
      </w:r>
      <w:r w:rsidR="00231CA6">
        <w:t>Указывается причина изменения срока: продление, сокращение, перенос</w:t>
      </w:r>
      <w:r>
        <w:t xml:space="preserve"> </w:t>
      </w:r>
      <w:r w:rsidR="00231CA6">
        <w:t xml:space="preserve"> </w:t>
      </w:r>
    </w:p>
    <w:p w14:paraId="4A0404C8" w14:textId="77777777" w:rsidR="00B5640D" w:rsidRDefault="00B5640D">
      <w:pPr>
        <w:pStyle w:val="a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E5F03" w14:textId="77777777" w:rsidR="00B5640D" w:rsidRDefault="00E51A50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5640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5640D">
      <w:rPr>
        <w:rStyle w:val="aa"/>
        <w:noProof/>
      </w:rPr>
      <w:t>43</w:t>
    </w:r>
    <w:r>
      <w:rPr>
        <w:rStyle w:val="aa"/>
      </w:rPr>
      <w:fldChar w:fldCharType="end"/>
    </w:r>
  </w:p>
  <w:p w14:paraId="182FCC8F" w14:textId="77777777" w:rsidR="00B5640D" w:rsidRDefault="00B5640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2E7AA" w14:textId="77777777" w:rsidR="00B5640D" w:rsidRPr="00C1506C" w:rsidRDefault="00B5640D" w:rsidP="001C38F6">
    <w:pPr>
      <w:pStyle w:val="a7"/>
      <w:tabs>
        <w:tab w:val="clear" w:pos="4677"/>
        <w:tab w:val="clear" w:pos="9355"/>
        <w:tab w:val="left" w:pos="3980"/>
      </w:tabs>
      <w:rPr>
        <w:sz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FF666" w14:textId="77777777" w:rsidR="00A571B5" w:rsidRDefault="00A571B5" w:rsidP="00A571B5">
    <w:pPr>
      <w:pStyle w:val="a7"/>
      <w:jc w:val="center"/>
      <w:rPr>
        <w:sz w:val="24"/>
      </w:rPr>
    </w:pPr>
  </w:p>
  <w:p w14:paraId="661C798C" w14:textId="77777777" w:rsidR="00944D74" w:rsidRPr="00944D74" w:rsidRDefault="00944D74" w:rsidP="00944D74">
    <w:pPr>
      <w:ind w:left="4536"/>
      <w:jc w:val="right"/>
      <w:rPr>
        <w:sz w:val="24"/>
      </w:rPr>
    </w:pPr>
  </w:p>
  <w:p w14:paraId="6D6FEF89" w14:textId="505988D1" w:rsidR="00944D74" w:rsidRPr="00944D74" w:rsidRDefault="00944D74" w:rsidP="00944D74">
    <w:pPr>
      <w:ind w:left="4536"/>
      <w:jc w:val="right"/>
      <w:rPr>
        <w:sz w:val="24"/>
      </w:rPr>
    </w:pPr>
    <w:r w:rsidRPr="00944D74">
      <w:rPr>
        <w:sz w:val="24"/>
      </w:rPr>
      <w:t xml:space="preserve">Приложение № </w:t>
    </w:r>
    <w:r w:rsidR="00B74C5F">
      <w:rPr>
        <w:sz w:val="24"/>
      </w:rPr>
      <w:t>20</w:t>
    </w:r>
  </w:p>
  <w:p w14:paraId="7A454863" w14:textId="400E9B29" w:rsidR="00944D74" w:rsidRPr="00944D74" w:rsidRDefault="00944D74" w:rsidP="00944D74">
    <w:pPr>
      <w:pStyle w:val="a7"/>
      <w:tabs>
        <w:tab w:val="clear" w:pos="4677"/>
        <w:tab w:val="clear" w:pos="9355"/>
        <w:tab w:val="left" w:pos="4320"/>
      </w:tabs>
      <w:jc w:val="right"/>
      <w:rPr>
        <w:sz w:val="24"/>
      </w:rPr>
    </w:pPr>
    <w:r w:rsidRPr="00944D74">
      <w:rPr>
        <w:sz w:val="24"/>
      </w:rPr>
      <w:t>к С</w:t>
    </w:r>
    <w:r w:rsidR="00E6190F">
      <w:rPr>
        <w:sz w:val="24"/>
      </w:rPr>
      <w:t>ВГ</w:t>
    </w:r>
    <w:r w:rsidRPr="00944D74">
      <w:rPr>
        <w:sz w:val="24"/>
      </w:rPr>
      <w:t>ФК 001«</w:t>
    </w:r>
    <w:r w:rsidR="008771AE" w:rsidRPr="00944D74">
      <w:rPr>
        <w:sz w:val="24"/>
      </w:rPr>
      <w:t xml:space="preserve">Общие правила </w:t>
    </w:r>
    <w:r w:rsidR="008771AE">
      <w:rPr>
        <w:sz w:val="24"/>
      </w:rPr>
      <w:t>п</w:t>
    </w:r>
    <w:r w:rsidRPr="00944D74">
      <w:rPr>
        <w:sz w:val="24"/>
      </w:rPr>
      <w:t>роведени</w:t>
    </w:r>
    <w:r w:rsidR="008771AE">
      <w:rPr>
        <w:sz w:val="24"/>
      </w:rPr>
      <w:t>я</w:t>
    </w:r>
  </w:p>
  <w:p w14:paraId="73061A70" w14:textId="2D4FF3EA" w:rsidR="00944D74" w:rsidRDefault="00944D74" w:rsidP="00944D74">
    <w:pPr>
      <w:pStyle w:val="a7"/>
      <w:tabs>
        <w:tab w:val="clear" w:pos="4677"/>
        <w:tab w:val="clear" w:pos="9355"/>
        <w:tab w:val="left" w:pos="4320"/>
      </w:tabs>
      <w:jc w:val="right"/>
      <w:rPr>
        <w:sz w:val="24"/>
      </w:rPr>
    </w:pPr>
    <w:r w:rsidRPr="00944D74">
      <w:rPr>
        <w:sz w:val="24"/>
      </w:rPr>
      <w:t xml:space="preserve"> контрольных мероприятий»</w:t>
    </w:r>
  </w:p>
  <w:p w14:paraId="13EFD9B8" w14:textId="77777777" w:rsidR="000E16F6" w:rsidRPr="00944D74" w:rsidRDefault="000E16F6" w:rsidP="00944D74">
    <w:pPr>
      <w:pStyle w:val="a7"/>
      <w:tabs>
        <w:tab w:val="clear" w:pos="4677"/>
        <w:tab w:val="clear" w:pos="9355"/>
        <w:tab w:val="left" w:pos="4320"/>
      </w:tabs>
      <w:jc w:val="right"/>
      <w:rPr>
        <w:sz w:val="24"/>
      </w:rPr>
    </w:pPr>
    <w:r>
      <w:rPr>
        <w:sz w:val="24"/>
      </w:rPr>
      <w:t>Форма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44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BEE6257"/>
    <w:multiLevelType w:val="singleLevel"/>
    <w:tmpl w:val="C6FE9E40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E603392"/>
    <w:multiLevelType w:val="hybridMultilevel"/>
    <w:tmpl w:val="4E604B16"/>
    <w:lvl w:ilvl="0" w:tplc="9A983DF0">
      <w:start w:val="1"/>
      <w:numFmt w:val="decimal"/>
      <w:lvlText w:val="%1."/>
      <w:lvlJc w:val="left"/>
      <w:pPr>
        <w:ind w:left="144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801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4156D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6AB20B5"/>
    <w:multiLevelType w:val="hybridMultilevel"/>
    <w:tmpl w:val="913E5B54"/>
    <w:lvl w:ilvl="0" w:tplc="9A983D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F5B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86829A9"/>
    <w:multiLevelType w:val="singleLevel"/>
    <w:tmpl w:val="E63E557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</w:rPr>
    </w:lvl>
  </w:abstractNum>
  <w:abstractNum w:abstractNumId="8" w15:restartNumberingAfterBreak="0">
    <w:nsid w:val="44972A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725B45"/>
    <w:multiLevelType w:val="singleLevel"/>
    <w:tmpl w:val="7128A6B4"/>
    <w:lvl w:ilvl="0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  <w:rPr>
        <w:rFonts w:hint="default"/>
      </w:rPr>
    </w:lvl>
  </w:abstractNum>
  <w:abstractNum w:abstractNumId="10" w15:restartNumberingAfterBreak="0">
    <w:nsid w:val="49307180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4CEF3832"/>
    <w:multiLevelType w:val="singleLevel"/>
    <w:tmpl w:val="41A01C92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</w:abstractNum>
  <w:abstractNum w:abstractNumId="12" w15:restartNumberingAfterBreak="0">
    <w:nsid w:val="546D1B87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57C266A5"/>
    <w:multiLevelType w:val="hybridMultilevel"/>
    <w:tmpl w:val="48A8DB72"/>
    <w:lvl w:ilvl="0" w:tplc="5A3E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B551F69"/>
    <w:multiLevelType w:val="hybridMultilevel"/>
    <w:tmpl w:val="3CE0AB78"/>
    <w:lvl w:ilvl="0" w:tplc="8F564C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18F07FB"/>
    <w:multiLevelType w:val="singleLevel"/>
    <w:tmpl w:val="B2807EA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16" w15:restartNumberingAfterBreak="0">
    <w:nsid w:val="791C79C9"/>
    <w:multiLevelType w:val="singleLevel"/>
    <w:tmpl w:val="B2EA493C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7" w15:restartNumberingAfterBreak="0">
    <w:nsid w:val="7D0C7A70"/>
    <w:multiLevelType w:val="hybridMultilevel"/>
    <w:tmpl w:val="F19816AA"/>
    <w:lvl w:ilvl="0" w:tplc="D88ACF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15"/>
  </w:num>
  <w:num w:numId="9">
    <w:abstractNumId w:val="11"/>
  </w:num>
  <w:num w:numId="10">
    <w:abstractNumId w:val="16"/>
  </w:num>
  <w:num w:numId="11">
    <w:abstractNumId w:val="12"/>
  </w:num>
  <w:num w:numId="12">
    <w:abstractNumId w:val="1"/>
  </w:num>
  <w:num w:numId="13">
    <w:abstractNumId w:val="10"/>
  </w:num>
  <w:num w:numId="14">
    <w:abstractNumId w:val="5"/>
  </w:num>
  <w:num w:numId="15">
    <w:abstractNumId w:val="2"/>
  </w:num>
  <w:num w:numId="16">
    <w:abstractNumId w:val="17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1AE"/>
    <w:rsid w:val="0000636C"/>
    <w:rsid w:val="00016D3D"/>
    <w:rsid w:val="00022222"/>
    <w:rsid w:val="00024F23"/>
    <w:rsid w:val="00033D6A"/>
    <w:rsid w:val="00054679"/>
    <w:rsid w:val="00073D42"/>
    <w:rsid w:val="00091DC1"/>
    <w:rsid w:val="000A5DA5"/>
    <w:rsid w:val="000B697B"/>
    <w:rsid w:val="000C3064"/>
    <w:rsid w:val="000C4D1B"/>
    <w:rsid w:val="000E16F6"/>
    <w:rsid w:val="000E3A4E"/>
    <w:rsid w:val="000F39E9"/>
    <w:rsid w:val="0012075D"/>
    <w:rsid w:val="00132C94"/>
    <w:rsid w:val="001377C1"/>
    <w:rsid w:val="00171EB5"/>
    <w:rsid w:val="00175CEC"/>
    <w:rsid w:val="001771C5"/>
    <w:rsid w:val="00193D17"/>
    <w:rsid w:val="001A64E9"/>
    <w:rsid w:val="001C38F6"/>
    <w:rsid w:val="001E1D23"/>
    <w:rsid w:val="001E6692"/>
    <w:rsid w:val="001F0B20"/>
    <w:rsid w:val="002013FD"/>
    <w:rsid w:val="00231CA6"/>
    <w:rsid w:val="00232773"/>
    <w:rsid w:val="0024700D"/>
    <w:rsid w:val="00250DB1"/>
    <w:rsid w:val="002610EC"/>
    <w:rsid w:val="00272F4C"/>
    <w:rsid w:val="00287A34"/>
    <w:rsid w:val="00294316"/>
    <w:rsid w:val="002C3BE5"/>
    <w:rsid w:val="002C7B45"/>
    <w:rsid w:val="002D61B0"/>
    <w:rsid w:val="002E2D3E"/>
    <w:rsid w:val="002F63CE"/>
    <w:rsid w:val="00311F31"/>
    <w:rsid w:val="0031725E"/>
    <w:rsid w:val="00327D0F"/>
    <w:rsid w:val="00337F09"/>
    <w:rsid w:val="00361B44"/>
    <w:rsid w:val="00364423"/>
    <w:rsid w:val="003804C2"/>
    <w:rsid w:val="00381CE3"/>
    <w:rsid w:val="003A7C4C"/>
    <w:rsid w:val="003B6D90"/>
    <w:rsid w:val="003E5B2D"/>
    <w:rsid w:val="00457329"/>
    <w:rsid w:val="0046137F"/>
    <w:rsid w:val="00474150"/>
    <w:rsid w:val="00487BF9"/>
    <w:rsid w:val="004A1255"/>
    <w:rsid w:val="004C1D53"/>
    <w:rsid w:val="004E22F7"/>
    <w:rsid w:val="004F0975"/>
    <w:rsid w:val="00501CCE"/>
    <w:rsid w:val="00522BCA"/>
    <w:rsid w:val="00550046"/>
    <w:rsid w:val="00550868"/>
    <w:rsid w:val="00564DE9"/>
    <w:rsid w:val="00583716"/>
    <w:rsid w:val="0059599C"/>
    <w:rsid w:val="005B0EF5"/>
    <w:rsid w:val="006223C1"/>
    <w:rsid w:val="00653DF1"/>
    <w:rsid w:val="006678CB"/>
    <w:rsid w:val="00692423"/>
    <w:rsid w:val="006B443E"/>
    <w:rsid w:val="006D306B"/>
    <w:rsid w:val="006F3676"/>
    <w:rsid w:val="007054BE"/>
    <w:rsid w:val="00711CF8"/>
    <w:rsid w:val="0071406F"/>
    <w:rsid w:val="007156C8"/>
    <w:rsid w:val="0073065F"/>
    <w:rsid w:val="0074409C"/>
    <w:rsid w:val="0074562E"/>
    <w:rsid w:val="007536BF"/>
    <w:rsid w:val="00753D37"/>
    <w:rsid w:val="00770FF1"/>
    <w:rsid w:val="007A2DFE"/>
    <w:rsid w:val="007B5EA7"/>
    <w:rsid w:val="007D2697"/>
    <w:rsid w:val="007E5903"/>
    <w:rsid w:val="0081438A"/>
    <w:rsid w:val="0087563E"/>
    <w:rsid w:val="008771AE"/>
    <w:rsid w:val="008E2AE0"/>
    <w:rsid w:val="00944D74"/>
    <w:rsid w:val="00961E14"/>
    <w:rsid w:val="00977AA1"/>
    <w:rsid w:val="009857E6"/>
    <w:rsid w:val="00992D1B"/>
    <w:rsid w:val="00992E3B"/>
    <w:rsid w:val="009A2C96"/>
    <w:rsid w:val="009C1AF0"/>
    <w:rsid w:val="00A16459"/>
    <w:rsid w:val="00A37B58"/>
    <w:rsid w:val="00A5627B"/>
    <w:rsid w:val="00A571B5"/>
    <w:rsid w:val="00A61758"/>
    <w:rsid w:val="00A8553B"/>
    <w:rsid w:val="00AB5E43"/>
    <w:rsid w:val="00AE5D40"/>
    <w:rsid w:val="00B00D2B"/>
    <w:rsid w:val="00B2101E"/>
    <w:rsid w:val="00B3300A"/>
    <w:rsid w:val="00B43088"/>
    <w:rsid w:val="00B5640D"/>
    <w:rsid w:val="00B73EFC"/>
    <w:rsid w:val="00B74C5F"/>
    <w:rsid w:val="00B944A2"/>
    <w:rsid w:val="00BA61D5"/>
    <w:rsid w:val="00BA6FBC"/>
    <w:rsid w:val="00BB1819"/>
    <w:rsid w:val="00C02E7B"/>
    <w:rsid w:val="00C13151"/>
    <w:rsid w:val="00C1506C"/>
    <w:rsid w:val="00C27D08"/>
    <w:rsid w:val="00C72FED"/>
    <w:rsid w:val="00C954AD"/>
    <w:rsid w:val="00CE72B0"/>
    <w:rsid w:val="00CF7E48"/>
    <w:rsid w:val="00D054DB"/>
    <w:rsid w:val="00D41770"/>
    <w:rsid w:val="00D42E2A"/>
    <w:rsid w:val="00D4549B"/>
    <w:rsid w:val="00D91E85"/>
    <w:rsid w:val="00D9439E"/>
    <w:rsid w:val="00DB293A"/>
    <w:rsid w:val="00DB3EC3"/>
    <w:rsid w:val="00DD64E9"/>
    <w:rsid w:val="00DE4A4E"/>
    <w:rsid w:val="00E20C60"/>
    <w:rsid w:val="00E3693E"/>
    <w:rsid w:val="00E51A50"/>
    <w:rsid w:val="00E6190F"/>
    <w:rsid w:val="00E7462E"/>
    <w:rsid w:val="00E85D62"/>
    <w:rsid w:val="00EB26F7"/>
    <w:rsid w:val="00EC245A"/>
    <w:rsid w:val="00EE5125"/>
    <w:rsid w:val="00F26EBA"/>
    <w:rsid w:val="00F621C3"/>
    <w:rsid w:val="00FB131F"/>
    <w:rsid w:val="00FD230F"/>
    <w:rsid w:val="00FE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C706A"/>
  <w15:docId w15:val="{5C842503-4DA8-4B56-A4E1-D57F9F92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6C8"/>
    <w:pPr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7156C8"/>
    <w:pPr>
      <w:keepNext/>
      <w:spacing w:after="60"/>
      <w:ind w:firstLine="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156C8"/>
    <w:pPr>
      <w:keepNext/>
      <w:spacing w:line="360" w:lineRule="auto"/>
      <w:ind w:firstLine="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156C8"/>
    <w:pPr>
      <w:keepNext/>
      <w:ind w:right="-1050" w:firstLine="570"/>
      <w:outlineLvl w:val="2"/>
    </w:pPr>
    <w:rPr>
      <w:b/>
    </w:rPr>
  </w:style>
  <w:style w:type="paragraph" w:styleId="4">
    <w:name w:val="heading 4"/>
    <w:basedOn w:val="a"/>
    <w:next w:val="a"/>
    <w:qFormat/>
    <w:rsid w:val="007156C8"/>
    <w:pPr>
      <w:keepNext/>
      <w:ind w:hanging="57"/>
      <w:jc w:val="right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156C8"/>
    <w:pPr>
      <w:ind w:right="-1050" w:firstLine="567"/>
      <w:jc w:val="left"/>
    </w:pPr>
  </w:style>
  <w:style w:type="paragraph" w:styleId="a4">
    <w:name w:val="Body Text"/>
    <w:basedOn w:val="a"/>
    <w:rsid w:val="007156C8"/>
    <w:pPr>
      <w:ind w:right="-1050" w:firstLine="0"/>
      <w:jc w:val="left"/>
    </w:pPr>
  </w:style>
  <w:style w:type="paragraph" w:styleId="20">
    <w:name w:val="Body Text Indent 2"/>
    <w:basedOn w:val="a"/>
    <w:link w:val="21"/>
    <w:rsid w:val="007156C8"/>
    <w:pPr>
      <w:ind w:right="-49" w:firstLine="570"/>
    </w:pPr>
  </w:style>
  <w:style w:type="paragraph" w:styleId="22">
    <w:name w:val="Body Text 2"/>
    <w:basedOn w:val="a"/>
    <w:rsid w:val="007156C8"/>
    <w:pPr>
      <w:ind w:right="7" w:firstLine="0"/>
    </w:pPr>
    <w:rPr>
      <w:b/>
    </w:rPr>
  </w:style>
  <w:style w:type="paragraph" w:styleId="30">
    <w:name w:val="Body Text Indent 3"/>
    <w:basedOn w:val="a"/>
    <w:rsid w:val="007156C8"/>
    <w:pPr>
      <w:ind w:right="-1050" w:hanging="57"/>
    </w:pPr>
    <w:rPr>
      <w:b/>
    </w:rPr>
  </w:style>
  <w:style w:type="paragraph" w:customStyle="1" w:styleId="a5">
    <w:name w:val="Знак Знак Знак Знак Знак Знак Знак Знак Знак Знак"/>
    <w:basedOn w:val="a"/>
    <w:rsid w:val="007156C8"/>
    <w:pPr>
      <w:spacing w:after="160" w:line="240" w:lineRule="exact"/>
      <w:ind w:firstLine="0"/>
      <w:jc w:val="left"/>
    </w:pPr>
    <w:rPr>
      <w:rFonts w:ascii="Verdana" w:hAnsi="Verdana"/>
      <w:sz w:val="24"/>
      <w:lang w:val="en-US" w:eastAsia="en-US"/>
    </w:rPr>
  </w:style>
  <w:style w:type="paragraph" w:styleId="a6">
    <w:name w:val="Document Map"/>
    <w:basedOn w:val="a"/>
    <w:semiHidden/>
    <w:rsid w:val="007156C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link w:val="a8"/>
    <w:uiPriority w:val="99"/>
    <w:rsid w:val="007156C8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7156C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156C8"/>
  </w:style>
  <w:style w:type="paragraph" w:styleId="ab">
    <w:name w:val="Balloon Text"/>
    <w:basedOn w:val="a"/>
    <w:link w:val="ac"/>
    <w:rsid w:val="00B73E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73EFC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0"/>
    <w:rsid w:val="00232773"/>
    <w:rPr>
      <w:sz w:val="28"/>
      <w:szCs w:val="24"/>
    </w:rPr>
  </w:style>
  <w:style w:type="character" w:customStyle="1" w:styleId="23">
    <w:name w:val="Основной текст (2)_"/>
    <w:basedOn w:val="a0"/>
    <w:link w:val="24"/>
    <w:rsid w:val="001C38F6"/>
    <w:rPr>
      <w:b/>
      <w:bCs/>
      <w:spacing w:val="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C38F6"/>
    <w:pPr>
      <w:widowControl w:val="0"/>
      <w:shd w:val="clear" w:color="auto" w:fill="FFFFFF"/>
      <w:spacing w:before="180" w:after="180" w:line="322" w:lineRule="exact"/>
      <w:ind w:firstLine="3480"/>
      <w:jc w:val="left"/>
    </w:pPr>
    <w:rPr>
      <w:b/>
      <w:bCs/>
      <w:spacing w:val="3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C38F6"/>
    <w:rPr>
      <w:sz w:val="28"/>
      <w:szCs w:val="24"/>
    </w:rPr>
  </w:style>
  <w:style w:type="paragraph" w:styleId="ad">
    <w:name w:val="List Paragraph"/>
    <w:basedOn w:val="a"/>
    <w:uiPriority w:val="34"/>
    <w:qFormat/>
    <w:rsid w:val="00287A34"/>
    <w:pPr>
      <w:ind w:left="720"/>
      <w:contextualSpacing/>
    </w:pPr>
  </w:style>
  <w:style w:type="paragraph" w:styleId="ae">
    <w:name w:val="footnote text"/>
    <w:basedOn w:val="a"/>
    <w:link w:val="af"/>
    <w:rsid w:val="00287A34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87A34"/>
  </w:style>
  <w:style w:type="character" w:styleId="af0">
    <w:name w:val="footnote reference"/>
    <w:basedOn w:val="a0"/>
    <w:rsid w:val="00287A34"/>
    <w:rPr>
      <w:vertAlign w:val="superscript"/>
    </w:rPr>
  </w:style>
  <w:style w:type="table" w:styleId="af1">
    <w:name w:val="Table Grid"/>
    <w:basedOn w:val="a1"/>
    <w:uiPriority w:val="59"/>
    <w:rsid w:val="005508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23%20&#1056;&#1072;&#1089;&#1087;&#1086;&#1088;&#1103;&#1078;&#1077;&#1085;&#1080;&#1077;%20&#1086;%20&#1074;&#1085;&#1077;&#1089;&#1077;&#1085;&#1080;&#1080;%20&#1080;&#1079;&#1084;&#1077;&#1085;&#1077;&#1085;&#1080;&#1081;%20&#1074;%20&#1088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C67D1-CB8C-450E-8554-4E23C826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23 Распоряжение о внесении изменений в распоряжение.dotx</Template>
  <TotalTime>2</TotalTime>
  <Pages>2</Pages>
  <Words>160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Контрольно-счетной палаты Воронежской области</vt:lpstr>
    </vt:vector>
  </TitlesOfParts>
  <Manager>Дубиков А.Ф.</Manager>
  <Company>ksp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Контрольно-счетной палаты Воронежской области</dc:title>
  <dc:creator>User</dc:creator>
  <cp:lastModifiedBy>User</cp:lastModifiedBy>
  <cp:revision>7</cp:revision>
  <cp:lastPrinted>2020-07-13T08:23:00Z</cp:lastPrinted>
  <dcterms:created xsi:type="dcterms:W3CDTF">2022-08-09T07:22:00Z</dcterms:created>
  <dcterms:modified xsi:type="dcterms:W3CDTF">2025-11-05T13:42:00Z</dcterms:modified>
</cp:coreProperties>
</file>